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D7" w:rsidRDefault="005D78D7" w:rsidP="00350819">
      <w:pPr>
        <w:ind w:left="708"/>
      </w:pPr>
    </w:p>
    <w:p w:rsidR="005D78D7" w:rsidRDefault="005D78D7" w:rsidP="00350819">
      <w:pPr>
        <w:pStyle w:val="Title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5D78D7" w:rsidRDefault="005D78D7" w:rsidP="00350819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5D78D7" w:rsidRDefault="005D78D7" w:rsidP="00350819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5D78D7" w:rsidRDefault="005D78D7" w:rsidP="00350819">
      <w:pPr>
        <w:pStyle w:val="Subtitle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5D78D7" w:rsidRDefault="005D78D7" w:rsidP="00350819">
      <w:pPr>
        <w:pStyle w:val="Subtitle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243324 с. Павловка ул. Школьная д.1 Унечского района Брянской области</w:t>
      </w:r>
    </w:p>
    <w:p w:rsidR="005D78D7" w:rsidRDefault="005D78D7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5D78D7" w:rsidRDefault="005D78D7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admpavlovka</w:t>
      </w:r>
      <w:r>
        <w:rPr>
          <w:sz w:val="20"/>
          <w:szCs w:val="20"/>
        </w:rPr>
        <w:t>2014@</w:t>
      </w:r>
      <w:r>
        <w:rPr>
          <w:sz w:val="20"/>
          <w:szCs w:val="20"/>
          <w:lang w:val="en-US"/>
        </w:rPr>
        <w:t>yandex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5D78D7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D78D7" w:rsidRDefault="005D78D7" w:rsidP="00315590">
            <w:pPr>
              <w:pStyle w:val="Subtitle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5D78D7" w:rsidRDefault="005D78D7" w:rsidP="00350819">
      <w:pPr>
        <w:pStyle w:val="Subtitle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5D78D7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5D78D7" w:rsidRPr="00396001" w:rsidRDefault="005D78D7" w:rsidP="00315590">
            <w:r>
              <w:t xml:space="preserve">от   05.12.2022г.  № </w:t>
            </w:r>
          </w:p>
          <w:p w:rsidR="005D78D7" w:rsidRPr="00396001" w:rsidRDefault="005D78D7" w:rsidP="00315590">
            <w:pPr>
              <w:spacing w:before="120" w:line="360" w:lineRule="auto"/>
            </w:pPr>
          </w:p>
        </w:tc>
      </w:tr>
    </w:tbl>
    <w:p w:rsidR="005D78D7" w:rsidRDefault="005D78D7" w:rsidP="00350819">
      <w:r>
        <w:tab/>
      </w:r>
    </w:p>
    <w:p w:rsidR="005D78D7" w:rsidRDefault="005D78D7" w:rsidP="00350819"/>
    <w:p w:rsidR="005D78D7" w:rsidRDefault="005D78D7" w:rsidP="00350819"/>
    <w:p w:rsidR="005D78D7" w:rsidRDefault="005D78D7" w:rsidP="00350819">
      <w:pPr>
        <w:jc w:val="center"/>
      </w:pPr>
    </w:p>
    <w:p w:rsidR="005D78D7" w:rsidRDefault="005D78D7" w:rsidP="00350819"/>
    <w:p w:rsidR="005D78D7" w:rsidRDefault="005D78D7" w:rsidP="00FA6D7E">
      <w:r>
        <w:t xml:space="preserve"> Павловская сельская администрация направляет Вам на согласование проект решения «О внесение изменений и дополнений в решение Павловского сельского Совета народных депутатов 17.12.2021 № 4-75 «О бюджете Павловского сельского поселения Унечского муниципального района Брянской области на 2022 год и на плановый период 2023 и 2024 годов» </w:t>
      </w:r>
      <w:r w:rsidRPr="000C6A03">
        <w:t xml:space="preserve"> </w:t>
      </w:r>
    </w:p>
    <w:p w:rsidR="005D78D7" w:rsidRDefault="005D78D7" w:rsidP="00350819">
      <w:pPr>
        <w:jc w:val="both"/>
      </w:pPr>
    </w:p>
    <w:p w:rsidR="005D78D7" w:rsidRDefault="005D78D7" w:rsidP="00350819">
      <w:pPr>
        <w:jc w:val="both"/>
      </w:pPr>
    </w:p>
    <w:p w:rsidR="005D78D7" w:rsidRDefault="005D78D7" w:rsidP="00350819">
      <w:pPr>
        <w:jc w:val="both"/>
      </w:pPr>
    </w:p>
    <w:p w:rsidR="005D78D7" w:rsidRDefault="005D78D7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5D78D7" w:rsidRDefault="005D78D7" w:rsidP="00350819"/>
    <w:p w:rsidR="005D78D7" w:rsidRDefault="005D78D7" w:rsidP="00350819">
      <w:pPr>
        <w:spacing w:line="240" w:lineRule="auto"/>
      </w:pPr>
    </w:p>
    <w:p w:rsidR="005D78D7" w:rsidRDefault="005D78D7"/>
    <w:sectPr w:rsidR="005D78D7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15A56"/>
    <w:rsid w:val="00016B68"/>
    <w:rsid w:val="00077F67"/>
    <w:rsid w:val="000C58AD"/>
    <w:rsid w:val="000C6A03"/>
    <w:rsid w:val="000E2F25"/>
    <w:rsid w:val="000E6245"/>
    <w:rsid w:val="000F049F"/>
    <w:rsid w:val="00165F9A"/>
    <w:rsid w:val="00292196"/>
    <w:rsid w:val="002E2E08"/>
    <w:rsid w:val="002F149B"/>
    <w:rsid w:val="00315590"/>
    <w:rsid w:val="00350819"/>
    <w:rsid w:val="003709ED"/>
    <w:rsid w:val="00396001"/>
    <w:rsid w:val="003D48E2"/>
    <w:rsid w:val="00410306"/>
    <w:rsid w:val="004626E0"/>
    <w:rsid w:val="00510FF3"/>
    <w:rsid w:val="00560D3C"/>
    <w:rsid w:val="00570A82"/>
    <w:rsid w:val="005D78D7"/>
    <w:rsid w:val="006F7892"/>
    <w:rsid w:val="00770926"/>
    <w:rsid w:val="007B318E"/>
    <w:rsid w:val="008972A2"/>
    <w:rsid w:val="008A678E"/>
    <w:rsid w:val="009D0C17"/>
    <w:rsid w:val="00A74915"/>
    <w:rsid w:val="00A87A4E"/>
    <w:rsid w:val="00B42694"/>
    <w:rsid w:val="00B92B01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81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110</Words>
  <Characters>627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User</cp:lastModifiedBy>
  <cp:revision>19</cp:revision>
  <dcterms:created xsi:type="dcterms:W3CDTF">2020-03-03T07:39:00Z</dcterms:created>
  <dcterms:modified xsi:type="dcterms:W3CDTF">2022-12-05T07:46:00Z</dcterms:modified>
</cp:coreProperties>
</file>